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B9E" w:rsidRPr="00E110D8" w:rsidRDefault="00BB5B9E" w:rsidP="00BB5B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10D8">
        <w:rPr>
          <w:rFonts w:ascii="Times New Roman" w:hAnsi="Times New Roman" w:cs="Times New Roman"/>
          <w:sz w:val="24"/>
          <w:szCs w:val="24"/>
          <w:u w:val="single"/>
        </w:rPr>
        <w:t>John HENDY</w:t>
      </w:r>
      <w:r w:rsidRPr="00E110D8">
        <w:rPr>
          <w:rFonts w:ascii="Times New Roman" w:hAnsi="Times New Roman" w:cs="Times New Roman"/>
          <w:sz w:val="24"/>
          <w:szCs w:val="24"/>
        </w:rPr>
        <w:t xml:space="preserve">     (fl.1438-69)</w:t>
      </w:r>
    </w:p>
    <w:p w:rsidR="00BB5B9E" w:rsidRPr="00E110D8" w:rsidRDefault="00BB5B9E" w:rsidP="00BB5B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10D8">
        <w:rPr>
          <w:rFonts w:ascii="Times New Roman" w:hAnsi="Times New Roman" w:cs="Times New Roman"/>
          <w:sz w:val="24"/>
          <w:szCs w:val="24"/>
        </w:rPr>
        <w:t>Rector of All Saints’ Church, Oxwick, Norfolk.</w:t>
      </w:r>
    </w:p>
    <w:p w:rsidR="00BB5B9E" w:rsidRPr="00E110D8" w:rsidRDefault="00BB5B9E" w:rsidP="00BB5B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5B9E" w:rsidRPr="00E110D8" w:rsidRDefault="00BB5B9E" w:rsidP="00BB5B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5B9E" w:rsidRPr="00E110D8" w:rsidRDefault="00BB5B9E" w:rsidP="00BB5B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10D8">
        <w:rPr>
          <w:rFonts w:ascii="Times New Roman" w:hAnsi="Times New Roman" w:cs="Times New Roman"/>
          <w:sz w:val="24"/>
          <w:szCs w:val="24"/>
        </w:rPr>
        <w:t xml:space="preserve">       1438-69</w:t>
      </w:r>
      <w:r w:rsidRPr="00E110D8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BB5B9E" w:rsidRPr="00E110D8" w:rsidRDefault="00BB5B9E" w:rsidP="00BB5B9E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E110D8">
        <w:rPr>
          <w:rFonts w:ascii="Times New Roman" w:hAnsi="Times New Roman" w:cs="Times New Roman"/>
          <w:sz w:val="24"/>
          <w:szCs w:val="24"/>
        </w:rPr>
        <w:t>(“An Essay Towards a Topographical History of the County of Norfolk” vol.9 pp.507-8  Francis Blomefield)</w:t>
      </w:r>
    </w:p>
    <w:p w:rsidR="00BB5B9E" w:rsidRPr="00E110D8" w:rsidRDefault="00BB5B9E" w:rsidP="00BB5B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5B9E" w:rsidRPr="00E110D8" w:rsidRDefault="00BB5B9E" w:rsidP="00BB5B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5B9E" w:rsidRPr="00E110D8" w:rsidRDefault="00BB5B9E" w:rsidP="00BB5B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10D8">
        <w:rPr>
          <w:rFonts w:ascii="Times New Roman" w:hAnsi="Times New Roman" w:cs="Times New Roman"/>
          <w:sz w:val="24"/>
          <w:szCs w:val="24"/>
        </w:rP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B9E" w:rsidRDefault="00BB5B9E" w:rsidP="00564E3C">
      <w:pPr>
        <w:spacing w:after="0" w:line="240" w:lineRule="auto"/>
      </w:pPr>
      <w:r>
        <w:separator/>
      </w:r>
    </w:p>
  </w:endnote>
  <w:endnote w:type="continuationSeparator" w:id="0">
    <w:p w:rsidR="00BB5B9E" w:rsidRDefault="00BB5B9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B5B9E">
      <w:rPr>
        <w:rFonts w:ascii="Times New Roman" w:hAnsi="Times New Roman" w:cs="Times New Roman"/>
        <w:noProof/>
        <w:sz w:val="24"/>
        <w:szCs w:val="24"/>
      </w:rPr>
      <w:t>24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B9E" w:rsidRDefault="00BB5B9E" w:rsidP="00564E3C">
      <w:pPr>
        <w:spacing w:after="0" w:line="240" w:lineRule="auto"/>
      </w:pPr>
      <w:r>
        <w:separator/>
      </w:r>
    </w:p>
  </w:footnote>
  <w:footnote w:type="continuationSeparator" w:id="0">
    <w:p w:rsidR="00BB5B9E" w:rsidRDefault="00BB5B9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B9E"/>
    <w:rsid w:val="00372DC6"/>
    <w:rsid w:val="00564E3C"/>
    <w:rsid w:val="0064591D"/>
    <w:rsid w:val="00BB5B9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7DE077-A7DB-46FD-A13A-2B216530B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2016-01-24T19:52:00Z</dcterms:created>
  <dcterms:modified xsi:type="dcterms:W3CDTF">2016-01-24T19:52:00Z</dcterms:modified>
</cp:coreProperties>
</file>